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07" w:rsidRPr="008334E1" w:rsidRDefault="001B6B07" w:rsidP="00A66997">
      <w:pPr>
        <w:pStyle w:val="Title"/>
        <w:rPr>
          <w:rFonts w:ascii="Times New Roman" w:hAnsi="Times New Roman" w:cs="Times New Roman"/>
        </w:rPr>
      </w:pPr>
      <w:r>
        <w:rPr>
          <w:noProof/>
          <w:lang w:eastAsia="bg-BG"/>
        </w:rPr>
        <w:pict>
          <v:group id="_x0000_s1026" style="position:absolute;left:0;text-align:left;margin-left:198pt;margin-top:-54pt;width:81pt;height:54pt;z-index:251658240" coordorigin="2840,1704" coordsize="3969,2835">
            <v:group id="_x0000_s1027" style="position:absolute;left:3629;top:1738;width:2543;height:2766" coordorigin="1798,7722" coordsize="4437,4827">
              <v:shape id="_x0000_s1028" style="position:absolute;left:1907;top:9902;width:3990;height:1337" coordsize="3990,1337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/>
                <o:lock v:ext="edit" verticies="t"/>
              </v:shape>
              <v:shape id="_x0000_s1029" style="position:absolute;left:2028;top:11235;width:3748;height:1314" coordsize="3748,1314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/>
              </v:shape>
              <v:shape id="_x0000_s1030" style="position:absolute;left:2016;top:8560;width:3772;height:1342" coordsize="3772,1342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/>
              </v:shape>
              <v:shape id="_x0000_s1031" style="position:absolute;left:4913;top:9881;width:875;height:37" coordsize="875,37" path="m,29r16,8l875,37r,-33l16,,28,8,,29r4,8l16,37,,29xe" fillcolor="#009" stroked="f">
                <v:path arrowok="t"/>
              </v:shape>
              <v:shape id="_x0000_s1032" style="position:absolute;left:3902;top:9321;width:1039;height:589" coordsize="1039,589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/>
              </v:shape>
              <v:shape id="_x0000_s1033" style="position:absolute;left:2858;top:9321;width:1044;height:597" coordsize="1044,597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/>
              </v:shape>
              <v:shape id="_x0000_s1034" style="position:absolute;left:1991;top:9885;width:883;height:33" coordsize="883,33" path="m9,13l25,33r858,l883,,25,,41,21,9,13,,33r25,l9,13xe" fillcolor="#009" stroked="f">
                <v:path arrowok="t"/>
              </v:shape>
              <v:shape id="_x0000_s1035" style="position:absolute;left:2000;top:8544;width:1902;height:1362" coordsize="1902,1362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/>
              </v:shape>
              <v:shape id="_x0000_s1036" style="position:absolute;left:3902;top:8544;width:1910;height:1374" coordsize="1910,1374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/>
              </v:shape>
              <v:shape id="_x0000_s1037" style="position:absolute;left:3769;top:9885;width:443;height:556" coordsize="443,556" path="m435,69l298,77,,436,145,556,443,198r-137,8l435,69,362,,298,77,435,69xe" stroked="f">
                <v:path arrowok="t"/>
              </v:shape>
              <v:shape id="_x0000_s1038" style="position:absolute;left:4075;top:9954;width:995;height:911" coordsize="995,911" path="m983,862l955,770,129,,,137,826,911,802,818r181,44l995,810,955,770r28,92xe" stroked="f">
                <v:path arrowok="t"/>
              </v:shape>
              <v:shape id="_x0000_s1039" style="position:absolute;left:3902;top:10772;width:1156;height:963" coordsize="1156,963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/>
              </v:shape>
              <v:shape id="_x0000_s1040" style="position:absolute;left:2717;top:10506;width:1185;height:1229" coordsize="1185,1229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/>
              </v:shape>
              <v:shape id="_x0000_s1041" style="position:absolute;left:2818;top:10506;width:600;height:189" coordsize="600,189" path="m600,85l503,,,,,189r503,l411,105,600,85,592,,503,r97,85xe" stroked="f">
                <v:path arrowok="t"/>
              </v:shape>
              <v:shape id="_x0000_s1042" style="position:absolute;left:3229;top:10591;width:673;height:644" coordsize="673,644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/>
              </v:shape>
              <v:shape id="_x0000_s1043" style="position:absolute;left:3902;top:10824;width:600;height:411" coordsize="600,411" path="m407,137l395,12,362,57,318,97r-44,36l225,165r-52,25l117,206r-29,4l60,218r-28,l,222,,411r40,-4l84,403r41,-4l169,387r73,-24l314,331r69,-41l447,238r56,-52l552,121,540,r12,121l600,53,540,,407,137xe" stroked="f">
                <v:path arrowok="t"/>
              </v:shape>
              <v:shape id="_x0000_s1044" style="position:absolute;left:3712;top:10313;width:730;height:648" coordsize="730,648" path="m57,8r8,129l597,648,730,511,194,r8,128l57,8,,76r65,61l57,8xe" stroked="f">
                <v:path arrowok="t"/>
              </v:shape>
              <v:shape id="_x0000_s1045" style="position:absolute;left:2818;top:10599;width:44;height:249" coordsize="44,249" path="m44,r,249l32,221,28,189,20,161,12,129,8,96,4,64,,32,,,44,xe" fillcolor="blue" stroked="f">
                <v:path arrowok="t"/>
              </v:shape>
              <v:shape id="_x0000_s1046" style="position:absolute;left:2862;top:10599;width:40;height:370" coordsize="40,370" path="m,249l,,40,r,370l36,354,28,342,24,326,16,310,12,294,8,282,4,266,,249xe" fillcolor="#0305ff" stroked="f">
                <v:path arrowok="t"/>
              </v:shape>
              <v:shape id="_x0000_s1047" style="position:absolute;left:2902;top:10599;width:45;height:459" coordsize="45,459" path="m,370l,,45,r,459l37,447r-5,-8l28,427,20,415,16,403r-4,-9l4,382,,370xe" fillcolor="#060aff" stroked="f">
                <v:path arrowok="t"/>
              </v:shape>
              <v:shape id="_x0000_s1048" style="position:absolute;left:2947;top:10599;width:44;height:531" coordsize="44,531" path="m,459l,,44,r,531l36,523r-4,-8l24,507,20,495r-4,-8l8,479,4,471,,459xe" fillcolor="#090fff" stroked="f">
                <v:path arrowok="t"/>
              </v:shape>
              <v:shape id="_x0000_s1049" style="position:absolute;left:2991;top:10599;width:40;height:596" coordsize="40,596" path="m,531l,,40,r,596l36,588r-8,-8l24,572r-4,-8l12,556,8,548,4,540,,531xe" fillcolor="#0c14ff" stroked="f">
                <v:path arrowok="t"/>
              </v:shape>
              <v:shape id="_x0000_s1050" style="position:absolute;left:3031;top:10599;width:45;height:652" coordsize="45,652" path="m,596l,,45,r,652l36,644r-4,-8l28,632r-8,-8l16,616r-4,-4l4,604,,596xe" fillcolor="#0f1aff" stroked="f">
                <v:path arrowok="t"/>
              </v:shape>
              <v:shape id="_x0000_s1051" style="position:absolute;left:3076;top:10599;width:44;height:701" coordsize="44,701" path="m,652l,,44,r,701l36,693r-4,-4l24,681r-4,-4l16,668,8,664,4,656,,652xe" fillcolor="#121fff" stroked="f">
                <v:path arrowok="t"/>
              </v:shape>
              <v:shape id="_x0000_s1052" style="position:absolute;left:3120;top:10599;width:40;height:741" coordsize="40,741" path="m,701l,,40,r,741l36,737r-8,-4l24,725r-4,-4l12,717,8,709,4,705,,701xe" fillcolor="#1524ff" stroked="f">
                <v:path arrowok="t"/>
              </v:shape>
              <v:shape id="_x0000_s1053" style="position:absolute;left:3160;top:10599;width:44;height:781" coordsize="44,781" path="m,741l,,44,r,781l40,777r-8,-4l28,765r-8,-4l16,757r-4,-4l8,749,,741xe" fillcolor="#1829ff" stroked="f">
                <v:path arrowok="t"/>
              </v:shape>
              <v:shape id="_x0000_s1054" style="position:absolute;left:3204;top:10599;width:45;height:818" coordsize="45,818" path="m,781l,,45,r,818l37,814r-4,-4l29,805r-8,-8l17,793r-4,-4l5,785,,781xe" fillcolor="#1c2eff" stroked="f">
                <v:path arrowok="t"/>
              </v:shape>
              <v:shape id="_x0000_s1055" style="position:absolute;left:3249;top:10599;width:40;height:850" coordsize="40,850" path="m,818l,,40,r,850l36,846r-4,-4l24,838r-4,-4l16,830,8,826,4,822,,818xe" fillcolor="#1f34ff" stroked="f">
                <v:path arrowok="t"/>
              </v:shape>
              <v:shape id="_x0000_s1056" style="position:absolute;left:3289;top:10599;width:44;height:878" coordsize="44,878" path="m,850l,,32,r4,12l36,20r,8l36,36r4,8l40,52r,12l44,72r,806l40,874r-8,-4l28,866r-4,-4l16,858r-4,-4l8,850r-8,xe" fillcolor="#2239ff" stroked="f">
                <v:path arrowok="t"/>
              </v:shape>
              <v:shape id="_x0000_s1057" style="position:absolute;left:3333;top:10671;width:45;height:830" coordsize="45,830" path="m,806l,,4,16,9,32r4,16l17,65r8,16l29,97r8,16l45,129r,701l37,826r-4,l29,822r-8,-4l17,814r-4,-4l4,806r-4,xe" fillcolor="#253eff" stroked="f">
                <v:path arrowok="t"/>
              </v:shape>
              <v:shape id="_x0000_s1058" style="position:absolute;left:3378;top:10800;width:40;height:725" coordsize="40,725" path="m,701l,,4,8r4,8l12,28r8,8l24,48r4,8l36,65r4,12l40,725r-4,-4l32,717r-8,l20,713r-4,-4l8,709,4,705,,701xe" fillcolor="#2843ff" stroked="f">
                <v:path arrowok="t"/>
              </v:shape>
              <v:shape id="_x0000_s1059" style="position:absolute;left:3418;top:10877;width:44;height:668" coordsize="44,668" path="m,648l,,4,4r8,8l16,20r4,8l28,36r4,4l36,48r8,8l44,668r-4,-4l32,664r-4,-4l24,656r-8,l12,652,8,648r-8,xe" fillcolor="#2b48ff" stroked="f">
                <v:path arrowok="t"/>
              </v:shape>
              <v:shape id="_x0000_s1060" style="position:absolute;left:3462;top:10933;width:45;height:633" coordsize="45,633" path="m,612l,,4,4r4,8l17,16r4,8l25,28r8,4l37,40r8,4l45,633r-8,-4l33,625r-4,l21,621r-4,l13,617r-9,l,612xe" fillcolor="#2e4eff" stroked="f">
                <v:path arrowok="t"/>
              </v:shape>
              <v:shape id="_x0000_s1061" style="position:absolute;left:3507;top:10977;width:40;height:605" coordsize="40,605" path="m,589l,,4,4r4,8l12,16r8,5l24,25r8,4l36,33r4,4l40,605r-4,-4l32,601r-8,-4l20,597r-4,-4l8,593,4,589r-4,xe" fillcolor="#3153ff" stroked="f">
                <v:path arrowok="t"/>
              </v:shape>
              <v:shape id="_x0000_s1062" style="position:absolute;left:3547;top:11014;width:44;height:580" coordsize="44,580" path="m,568l,,8,4r4,4l16,12r8,4l28,20r4,4l40,28r4,4l44,580r-4,l32,576r-4,l24,572r-8,l12,572,8,568r-8,xe" fillcolor="#3558ff" stroked="f">
                <v:path arrowok="t"/>
              </v:shape>
              <v:shape id="_x0000_s1063" style="position:absolute;left:3591;top:11046;width:45;height:560" coordsize="45,560" path="m,548l,,4,4r8,4l17,12r4,l29,16r4,4l37,24r8,l45,560r-8,l33,556r-4,l21,556r-4,-4l12,552r-8,l,548xe" fillcolor="#385dff" stroked="f">
                <v:path arrowok="t"/>
              </v:shape>
              <v:shape id="_x0000_s1064" style="position:absolute;left:3636;top:11070;width:40;height:548" coordsize="40,548" path="m,536l,,4,4,8,8r8,l20,12r4,4l32,16r4,4l40,24r,524l36,544r-4,l24,544r-4,-4l16,540r-8,l4,536r-4,xe" fillcolor="#3b62ff" stroked="f">
                <v:path arrowok="t"/>
              </v:shape>
              <v:shape id="_x0000_s1065" style="position:absolute;left:3676;top:11094;width:44;height:532" coordsize="44,532" path="m,524l,,8,r4,4l16,4r8,4l28,8r4,4l40,12r4,4l44,532r-4,l32,528r-4,l24,528r-8,l12,524r-4,l,524xe" fillcolor="#3e68ff" stroked="f">
                <v:path arrowok="t"/>
              </v:shape>
              <v:shape id="_x0000_s1066" style="position:absolute;left:3720;top:11110;width:45;height:520" coordsize="45,520" path="m,516l,,4,r8,4l16,4r4,l29,8r4,l37,8r8,4l45,520r-8,l33,520r-4,l20,520r-4,-4l12,516r-8,l,516xe" fillcolor="#416dff" stroked="f">
                <v:path arrowok="t"/>
              </v:shape>
              <v:shape id="_x0000_s1067" style="position:absolute;left:3765;top:11122;width:40;height:516" coordsize="40,516" path="m,508l,,4,,8,r8,4l20,4r4,l32,8r4,l40,8r,508l36,512r-4,l24,512r-4,l16,512r-8,l4,512,,508xe" fillcolor="#4472ff" stroked="f">
                <v:path arrowok="t"/>
              </v:shape>
              <v:shape id="_x0000_s1068" style="position:absolute;left:3805;top:10373;width:44;height:1265" coordsize="44,1265" path="m,1265l,757r8,l12,757r4,5l24,762r4,l32,762r8,l44,762r,503l40,1265r-8,l28,1265r-4,l16,1265r-4,l8,1265r-8,xm44,r,16l36,8,44,xe" fillcolor="#4777ff" stroked="f">
                <v:path arrowok="t"/>
                <o:lock v:ext="edit" verticies="t"/>
              </v:shape>
              <v:shape id="_x0000_s1069" style="position:absolute;left:3849;top:10321;width:45;height:1321" coordsize="45,1321" path="m,1317l,814r4,4l12,818r4,l20,818r9,l33,818r4,l45,818r,503l37,1321r-4,l29,1321r-9,l16,1317r-4,l4,1317r-4,xm,68l,52,45,r,108l,68xe" fillcolor="#4a7cff" stroked="f">
                <v:path arrowok="t"/>
                <o:lock v:ext="edit" verticies="t"/>
              </v:shape>
              <v:shape id="_x0000_s1070" style="position:absolute;left:3894;top:10268;width:40;height:1374" coordsize="40,1374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/>
                <o:lock v:ext="edit" verticies="t"/>
              </v:shape>
              <v:shape id="_x0000_s1071" style="position:absolute;left:3934;top:10216;width:44;height:1426" coordsize="44,1426" path="m,1426l,923r8,l12,923r4,l24,919r4,l32,919r8,l44,919r,503l40,1422r-8,l28,1422r-4,l16,1422r-4,l8,1422r-8,4xm,254l,52,44,r,294l,254xe" fillcolor="#5187ff" stroked="f">
                <v:path arrowok="t"/>
                <o:lock v:ext="edit" verticies="t"/>
              </v:shape>
              <v:shape id="_x0000_s1072" style="position:absolute;left:3978;top:10163;width:45;height:1475" coordsize="45,1475" path="m,1475l,972r4,l12,967r4,l20,967r8,l33,967r4,-4l45,963r,508l37,1471r-4,l28,1471r-8,4l16,1475r-4,l4,1475r-4,xm,347l,53,45,r,391l,347xe" fillcolor="#548cff" stroked="f">
                <v:path arrowok="t"/>
                <o:lock v:ext="edit" verticies="t"/>
              </v:shape>
              <v:shape id="_x0000_s1073" style="position:absolute;left:4023;top:10111;width:40;height:1523" coordsize="40,1523" path="m,1523l,1015r4,l8,1011r8,l20,1011r4,-4l32,1007r4,l40,1003r,516l36,1519r-4,l24,1519r-4,l16,1523r-8,l4,1523r-4,xm,443l,52,40,r,484l,443xe" fillcolor="#5791ff" stroked="f">
                <v:path arrowok="t"/>
                <o:lock v:ext="edit" verticies="t"/>
              </v:shape>
              <v:shape id="_x0000_s1074" style="position:absolute;left:4063;top:10059;width:44;height:1571" coordsize="44,1571" path="m,1571l,1055r8,l12,1051r4,l24,1051r4,-4l32,1047r8,-4l44,1043r,520l40,1563r-8,l28,1567r-4,l16,1567r-4,l8,1567r-8,4xm,536l,52,44,r,576l,536xe" fillcolor="#5a96ff" stroked="f">
                <v:path arrowok="t"/>
                <o:lock v:ext="edit" verticies="t"/>
              </v:shape>
              <v:shape id="_x0000_s1075" style="position:absolute;left:4107;top:10022;width:45;height:1600" coordsize="45,1600" path="m,1600l,1080r4,-4l12,1076r4,-4l20,1072r8,-4l32,1064r5,l45,1060r,532l37,1592r-5,l28,1592r-8,4l16,1596r-4,l4,1600r-4,xm,613l,37,32,,45,13r,640l,613xe" fillcolor="#5d9cff" stroked="f">
                <v:path arrowok="t"/>
                <o:lock v:ext="edit" verticies="t"/>
              </v:shape>
              <v:shape id="_x0000_s1076" style="position:absolute;left:4152;top:10035;width:40;height:1579" coordsize="40,1579" path="m,1579l,1047r4,-4l8,1043r8,-4l20,1035r4,l32,1031r4,-4l40,1023r,544l36,1567r-4,l24,1571r-4,l16,1575r-8,l4,1575r-4,4xm,640l,,40,40r,640l,640xe" fillcolor="#60a1ff" stroked="f">
                <v:path arrowok="t"/>
                <o:lock v:ext="edit" verticies="t"/>
              </v:shape>
              <v:shape id="_x0000_s1077" style="position:absolute;left:4192;top:10075;width:44;height:1527" coordsize="44,1527" path="m,1527l,983r8,l12,979r4,-4l24,971r4,-4l32,963r8,-4l44,959r,556l40,1515r-8,l28,1519r-4,l16,1523r-4,l8,1523r-8,4xm,640l,,44,36r,649l,640xe" fillcolor="#63a6ff" stroked="f">
                <v:path arrowok="t"/>
                <o:lock v:ext="edit" verticies="t"/>
              </v:shape>
              <v:shape id="_x0000_s1078" style="position:absolute;left:4236;top:10111;width:45;height:1479" coordsize="45,1479" path="m,1479l,923r4,-4l12,915r4,-8l20,903r8,-4l32,895r4,-4l45,887r,576l36,1463r-4,4l28,1467r-8,4l16,1471r-4,4l4,1475r-4,4xm,649l,,45,40r,649l,649xe" fillcolor="#67abff" stroked="f">
                <v:path arrowok="t"/>
                <o:lock v:ext="edit" verticies="t"/>
              </v:shape>
              <v:shape id="_x0000_s1079" style="position:absolute;left:4281;top:10151;width:40;height:1423" coordsize="40,1423" path="m,1423l,847r4,-5l8,838r8,-8l20,826r4,-4l32,818r4,-8l40,806r,601l36,1407r-4,4l24,1411r-4,4l16,1415r-8,4l4,1419r-4,4xm,649l,,40,41r,648l,649xe" fillcolor="#6ab0ff" stroked="f">
                <v:path arrowok="t"/>
                <o:lock v:ext="edit" verticies="t"/>
              </v:shape>
              <v:shape id="_x0000_s1080" style="position:absolute;left:4321;top:10192;width:44;height:1366" coordsize="44,1366" path="m,1366l,765r8,-8l12,753r8,-8l24,741r4,-8l36,725r4,-4l44,713r,632l40,1345r-8,4l28,1353r-4,l16,1358r-4,l8,1362r-8,4xm,648l,,44,40r,649l,648xe" fillcolor="#6db6ff" stroked="f">
                <v:path arrowok="t"/>
                <o:lock v:ext="edit" verticies="t"/>
              </v:shape>
              <v:shape id="_x0000_s1081" style="position:absolute;left:4365;top:10232;width:44;height:1305" coordsize="44,1305" path="m,1305l,673r,l4,669r,l4,665r4,l8,661r,l12,661,,649,,,44,40r,1241l36,1285r-4,4l28,1293r-8,l16,1297r-4,4l4,1301r-4,4xe" fillcolor="#70bbff" stroked="f">
                <v:path arrowok="t"/>
              </v:shape>
              <v:shape id="_x0000_s1082" style="position:absolute;left:4409;top:10272;width:41;height:1241" coordsize="41,1241" path="m,1241l,,41,41r,1180l37,1221r-4,4l25,1229r-4,4l17,1233r-8,4l5,1241r-5,xe" fillcolor="#73c0ff" stroked="f">
                <v:path arrowok="t"/>
              </v:shape>
              <v:shape id="_x0000_s1083" style="position:absolute;left:4450;top:10313;width:44;height:1180" coordsize="44,1180" path="m,1180l,,44,40r,1112l40,1156r-8,4l28,1160r-4,4l16,1168r-4,4l8,1176r-8,4xe" fillcolor="#76c5ff" stroked="f">
                <v:path arrowok="t"/>
              </v:shape>
              <v:shape id="_x0000_s1084" style="position:absolute;left:4494;top:10353;width:44;height:1112" coordsize="44,1112" path="m,1112l,,44,40r,1044l36,1088r-4,4l28,1092r-8,4l16,1100r-4,4l4,1108r-4,4xe" fillcolor="#79caff" stroked="f">
                <v:path arrowok="t"/>
              </v:shape>
              <v:shape id="_x0000_s1085" style="position:absolute;left:4538;top:10393;width:41;height:1044" coordsize="41,1044" path="m,1044l,,41,40r,971l37,1016r-4,4l25,1024r-4,4l17,1032r-8,4l4,1040r-4,4xe" fillcolor="#7cd0ff" stroked="f">
                <v:path arrowok="t"/>
              </v:shape>
              <v:shape id="_x0000_s1086" style="position:absolute;left:4579;top:10433;width:44;height:971" coordsize="44,971" path="m,971l,,44,41r,894l40,939r-8,4l28,947r-4,4l16,955r-4,4l8,963,,971xe" fillcolor="#80d5ff" stroked="f">
                <v:path arrowok="t"/>
              </v:shape>
              <v:shape id="_x0000_s1087" style="position:absolute;left:4623;top:10474;width:44;height:894" coordsize="44,894" path="m,894l,,44,40r,814l36,858r-4,4l28,870r-8,4l16,878r-4,4l4,886,,894xe" fillcolor="#83daff" stroked="f">
                <v:path arrowok="t"/>
              </v:shape>
              <v:shape id="_x0000_s1088" style="position:absolute;left:4667;top:10514;width:41;height:814" coordsize="41,814" path="m,814l,,41,40r,730l37,774r-4,4l25,786r-4,4l17,798r-9,4l4,806,,814xe" fillcolor="#86dfff" stroked="f">
                <v:path arrowok="t"/>
              </v:shape>
              <v:shape id="_x0000_s1089" style="position:absolute;left:4708;top:10554;width:44;height:730" coordsize="44,730" path="m,730l,,44,41r,636l40,685r-8,4l28,697r-4,8l16,709r-4,9l8,722,,730xe" fillcolor="#89e4ff" stroked="f">
                <v:path arrowok="t"/>
              </v:shape>
              <v:shape id="_x0000_s1090" style="position:absolute;left:4752;top:10595;width:44;height:636" coordsize="44,636" path="m,636l,,44,40r,540l36,588r-4,8l28,604r-4,4l16,616r-4,8l4,632,,636xe" fillcolor="#8ceaff" stroked="f">
                <v:path arrowok="t"/>
              </v:shape>
              <v:shape id="_x0000_s1091" style="position:absolute;left:4796;top:10635;width:41;height:540" coordsize="41,540" path="m,540l,,41,40r,435l37,483r-4,8l29,500r-8,8l16,516r-4,8l4,532,,540xe" fillcolor="#8fefff" stroked="f">
                <v:path arrowok="t"/>
              </v:shape>
              <v:shape id="_x0000_s1092" style="position:absolute;left:4837;top:10675;width:44;height:435" coordsize="44,435" path="m,435l,,44,40r,319l40,367r-4,12l28,387r-4,8l20,407r-8,8l8,427,,435xe" fillcolor="#92f4ff" stroked="f">
                <v:path arrowok="t"/>
              </v:shape>
              <v:shape id="_x0000_s1093" style="position:absolute;left:4881;top:10715;width:44;height:319" coordsize="44,319" path="m,319l,,44,41r,177l40,230r-8,16l28,258r-4,12l16,283r-4,12l8,307,,319xe" fillcolor="#95f9ff" stroked="f">
                <v:path arrowok="t"/>
              </v:shape>
              <v:shape id="_x0000_s1094" style="position:absolute;left:4925;top:10756;width:41;height:177" coordsize="41,177" path="m,177l,,41,40,37,56,33,72,29,92r-4,17l16,129r-4,16l4,161,,177xe" fillcolor="#9ff" stroked="f">
                <v:path arrowok="t"/>
              </v:shape>
              <v:shape id="_x0000_s1095" style="position:absolute;left:5526;top:8979;width:709;height:189" coordsize="709,189" path="m584,157l512,,,,,189r512,l439,36,584,157,709,,512,r72,157xe" stroked="f">
                <v:path arrowok="t"/>
              </v:shape>
              <v:shape id="_x0000_s1096" style="position:absolute;left:4986;top:9015;width:1124;height:1245" coordsize="1124,1245" path="m197,1108r4,129l1124,121,979,,56,1116r8,129l56,1116,,1185r64,60l197,1108xe" stroked="f">
                <v:path arrowok="t"/>
              </v:shape>
              <v:shape id="_x0000_s1097" style="position:absolute;left:5050;top:10123;width:1080;height:1016" coordsize="1080,1016" path="m1080,947r-28,-68l133,,,137r923,879l891,947r189,l1080,907r-28,-28l1080,947xe" stroked="f">
                <v:path arrowok="t"/>
              </v:shape>
              <v:shape id="_x0000_s1098" style="position:absolute;left:5941;top:11070;width:189;height:814" coordsize="189,814" path="m32,661l189,592,189,,,,,592,161,524,32,661,189,814r,-222l32,661xe" stroked="f">
                <v:path arrowok="t"/>
              </v:shape>
              <v:shape id="_x0000_s1099" style="position:absolute;left:4337;top:10075;width:1765;height:1656" coordsize="1765,1656" path="m,68r32,69l1636,1656r129,-137l161,r28,68l,68r,41l32,137,,68xe" stroked="f">
                <v:path arrowok="t"/>
              </v:shape>
              <v:shape id="_x0000_s1100" style="position:absolute;left:4337;top:8096;width:189;height:2047" coordsize="189,2047" path="m97,l,97,,2047r189,l189,97,97,190,97,,,,,97,97,xe" stroked="f">
                <v:path arrowok="t"/>
              </v:shape>
              <v:shape id="_x0000_s1101" style="position:absolute;left:4434;top:8096;width:604;height:190" coordsize="604,190" path="m604,97l507,,,,,190r507,l415,97r189,l604,,507,r97,97xe" stroked="f">
                <v:path arrowok="t"/>
              </v:shape>
              <v:shape id="_x0000_s1102" style="position:absolute;left:4849;top:8193;width:189;height:1805" coordsize="189,1805" path="m20,1491r169,64l189,,,,,1555r165,61l,1555r,250l165,1616,20,1491xe" stroked="f">
                <v:path arrowok="t"/>
              </v:shape>
              <v:shape id="_x0000_s1103" style="position:absolute;left:4869;top:8979;width:729;height:830" coordsize="729,830" path="m657,l584,32,,705,145,830,729,157r-72,32l657,,612,,584,32,657,xe" stroked="f">
                <v:path arrowok="t"/>
              </v:shape>
              <v:shape id="_x0000_s1104" style="position:absolute;left:4434;top:8193;width:32;height:1979" coordsize="32,1979" path="m,1950l,,32,r,1979l,1950xe" fillcolor="blue" stroked="f">
                <v:path arrowok="t"/>
              </v:shape>
              <v:shape id="_x0000_s1105" style="position:absolute;left:4466;top:8193;width:32;height:2011" coordsize="32,2011" path="m,1979l,,32,r,2011l,1979xe" fillcolor="#0305ff" stroked="f">
                <v:path arrowok="t"/>
              </v:shape>
              <v:shape id="_x0000_s1106" style="position:absolute;left:4498;top:8193;width:32;height:2039" coordsize="32,2039" path="m,2011l,,32,r,2039l,2011xe" fillcolor="#060aff" stroked="f">
                <v:path arrowok="t"/>
              </v:shape>
              <v:shape id="_x0000_s1107" style="position:absolute;left:4530;top:8193;width:33;height:2071" coordsize="33,2071" path="m,2039l,,33,r,2071l,2039xe" fillcolor="#090fff" stroked="f">
                <v:path arrowok="t"/>
              </v:shape>
              <v:shape id="_x0000_s1108" style="position:absolute;left:4563;top:8193;width:32;height:2099" coordsize="32,2099" path="m,2071l,,32,r,2099l,2071xe" fillcolor="#0c14ff" stroked="f">
                <v:path arrowok="t"/>
              </v:shape>
              <v:shape id="_x0000_s1109" style="position:absolute;left:4595;top:8193;width:32;height:2132" coordsize="32,2132" path="m,2099l,,32,r,2132l,2099xe" fillcolor="#0f1aff" stroked="f">
                <v:path arrowok="t"/>
              </v:shape>
              <v:shape id="_x0000_s1110" style="position:absolute;left:4627;top:8193;width:32;height:2164" coordsize="32,2164" path="m,2132l,,32,r,2164l,2132xe" fillcolor="#121fff" stroked="f">
                <v:path arrowok="t"/>
              </v:shape>
              <v:shape id="_x0000_s1111" style="position:absolute;left:4659;top:8193;width:29;height:2192" coordsize="29,2192" path="m,2164l,,29,r,2192l,2164xe" fillcolor="#1524ff" stroked="f">
                <v:path arrowok="t"/>
              </v:shape>
              <v:shape id="_x0000_s1112" style="position:absolute;left:4688;top:8193;width:32;height:2224" coordsize="32,2224" path="m,2192l,,32,r,2224l,2192xe" fillcolor="#1829ff" stroked="f">
                <v:path arrowok="t"/>
              </v:shape>
              <v:shape id="_x0000_s1113" style="position:absolute;left:4720;top:8193;width:32;height:2252" coordsize="32,2252" path="m,2224l,,32,r,2252l,2224xe" fillcolor="#1c2eff" stroked="f">
                <v:path arrowok="t"/>
              </v:shape>
              <v:shape id="_x0000_s1114" style="position:absolute;left:4752;top:8193;width:32;height:2285" coordsize="32,2285" path="m,2252l,,32,r,2285l,2252xe" fillcolor="#1f34ff" stroked="f">
                <v:path arrowok="t"/>
              </v:shape>
              <v:shape id="_x0000_s1115" style="position:absolute;left:4784;top:8193;width:33;height:2313" coordsize="33,2313" path="m,2285l,,33,r,2313l,2285xe" fillcolor="#2239ff" stroked="f">
                <v:path arrowok="t"/>
              </v:shape>
              <v:shape id="_x0000_s1116" style="position:absolute;left:4817;top:8193;width:32;height:2345" coordsize="32,2345" path="m,2313l,,32,r,2345l,2313xe" fillcolor="#253eff" stroked="f">
                <v:path arrowok="t"/>
              </v:shape>
              <v:shape id="_x0000_s1117" style="position:absolute;left:4849;top:8193;width:32;height:2373" coordsize="32,2373" path="m,2345l,,32,r,2373l,2345xe" fillcolor="#2843ff" stroked="f">
                <v:path arrowok="t"/>
              </v:shape>
              <v:shape id="_x0000_s1118" style="position:absolute;left:4881;top:8193;width:32;height:2406" coordsize="32,2406" path="m,2373l,,32,r,2406l,2373xe" fillcolor="#2b48ff" stroked="f">
                <v:path arrowok="t"/>
              </v:shape>
              <v:shape id="_x0000_s1119" style="position:absolute;left:4913;top:8193;width:32;height:2438" coordsize="32,2438" path="m,2406l,,28,r,1555l32,1551r,887l,2406xe" fillcolor="#2e4eff" stroked="f">
                <v:path arrowok="t"/>
              </v:shape>
              <v:shape id="_x0000_s1120" style="position:absolute;left:4945;top:9704;width:33;height:955" coordsize="33,955" path="m,927l,40,33,r,955l,927xe" fillcolor="#3153ff" stroked="f">
                <v:path arrowok="t"/>
              </v:shape>
              <v:shape id="_x0000_s1121" style="position:absolute;left:4978;top:9668;width:32;height:1023" coordsize="32,1023" path="m,991l,36,32,r,1023l,991xe" fillcolor="#3558ff" stroked="f">
                <v:path arrowok="t"/>
              </v:shape>
              <v:shape id="_x0000_s1122" style="position:absolute;left:5010;top:9632;width:32;height:1087" coordsize="32,1087" path="m,1059l,36,32,r,1087l,1059xe" fillcolor="#385dff" stroked="f">
                <v:path arrowok="t"/>
              </v:shape>
              <v:shape id="_x0000_s1123" style="position:absolute;left:5042;top:9595;width:32;height:1157" coordsize="32,1157" path="m,1124l,37,32,r,1157l,1124xe" fillcolor="#3b62ff" stroked="f">
                <v:path arrowok="t"/>
              </v:shape>
              <v:shape id="_x0000_s1124" style="position:absolute;left:5074;top:9559;width:33;height:1221" coordsize="33,1221" path="m,1193l,36,33,r,1221l,1193xe" fillcolor="#3e68ff" stroked="f">
                <v:path arrowok="t"/>
              </v:shape>
              <v:shape id="_x0000_s1125" style="position:absolute;left:5107;top:9519;width:32;height:1293" coordsize="32,1293" path="m,1261l,40,32,r,648l8,673r24,24l32,1293,,1261xe" fillcolor="#416dff" stroked="f">
                <v:path arrowok="t"/>
              </v:shape>
              <v:shape id="_x0000_s1126" style="position:absolute;left:5139;top:9482;width:32;height:1358" coordsize="32,1358" path="m,1330l,734r32,28l32,1358,,1330xm,685l,37,32,r,645l,685xe" fillcolor="#4472ff" stroked="f">
                <v:path arrowok="t"/>
                <o:lock v:ext="edit" verticies="t"/>
              </v:shape>
              <v:shape id="_x0000_s1127" style="position:absolute;left:5171;top:9446;width:32;height:1427" coordsize="32,1427" path="m,1394l,798r32,32l32,1427,,1394xm,681l,36,32,r,641l,681xe" fillcolor="#4777ff" stroked="f">
                <v:path arrowok="t"/>
                <o:lock v:ext="edit" verticies="t"/>
              </v:shape>
              <v:shape id="_x0000_s1128" style="position:absolute;left:5203;top:9410;width:33;height:1495" coordsize="33,1495" path="m,1463l,866r33,28l33,1495,,1463xm,677l,36,33,r,641l,677xe" fillcolor="#4a7cff" stroked="f">
                <v:path arrowok="t"/>
                <o:lock v:ext="edit" verticies="t"/>
              </v:shape>
              <v:shape id="_x0000_s1129" style="position:absolute;left:5236;top:9374;width:32;height:1559" coordsize="32,1559" path="m,1531l,930r32,33l32,1559,,1531xm,677l,36,32,r,636l,677xe" fillcolor="#4e82ff" stroked="f">
                <v:path arrowok="t"/>
                <o:lock v:ext="edit" verticies="t"/>
              </v:shape>
              <v:shape id="_x0000_s1130" style="position:absolute;left:5268;top:9333;width:32;height:1632" coordsize="32,1632" path="m,1600l,1004r32,32l32,1632,,1600xm,677l,41,32,r,637l,677xe" fillcolor="#5187ff" stroked="f">
                <v:path arrowok="t"/>
                <o:lock v:ext="edit" verticies="t"/>
              </v:shape>
              <v:shape id="_x0000_s1131" style="position:absolute;left:5300;top:9297;width:32;height:1696" coordsize="32,1696" path="m,1668l,1072r32,28l32,1696,,1668xm,673l,36,32,r,637l,673xe" fillcolor="#548cff" stroked="f">
                <v:path arrowok="t"/>
                <o:lock v:ext="edit" verticies="t"/>
              </v:shape>
              <v:shape id="_x0000_s1132" style="position:absolute;left:5332;top:9261;width:33;height:1765" coordsize="33,1765" path="m,1732l,1136r33,32l33,1765,,1732xm,673l,36,33,r,632l,673xe" fillcolor="#5791ff" stroked="f">
                <v:path arrowok="t"/>
                <o:lock v:ext="edit" verticies="t"/>
              </v:shape>
              <v:shape id="_x0000_s1133" style="position:absolute;left:5365;top:9225;width:32;height:1829" coordsize="32,1829" path="m,1801l,1204r32,29l32,1829,,1801xm,668l,36,32,r,628l,668xe" fillcolor="#5a96ff" stroked="f">
                <v:path arrowok="t"/>
                <o:lock v:ext="edit" verticies="t"/>
              </v:shape>
              <v:shape id="_x0000_s1134" style="position:absolute;left:5397;top:9184;width:32;height:1902" coordsize="32,1902" path="m,1870l,1274r32,32l32,1902,,1870xm,669l,41,32,r,633l,669xe" fillcolor="#5d9cff" stroked="f">
                <v:path arrowok="t"/>
                <o:lock v:ext="edit" verticies="t"/>
              </v:shape>
              <v:shape id="_x0000_s1135" style="position:absolute;left:5429;top:9148;width:28;height:1966" coordsize="28,1966" path="m,1938l,1342r28,32l28,1966,,1938xm,669l,36,28,r,629l,669xe" fillcolor="#60a1ff" stroked="f">
                <v:path arrowok="t"/>
                <o:lock v:ext="edit" verticies="t"/>
              </v:shape>
              <v:shape id="_x0000_s1136" style="position:absolute;left:5457;top:9112;width:33;height:2035" coordsize="33,2035" path="m,2002l,1410r33,28l33,2035,,2002xm,665l,36,33,r,624l,665xe" fillcolor="#63a6ff" stroked="f">
                <v:path arrowok="t"/>
                <o:lock v:ext="edit" verticies="t"/>
              </v:shape>
              <v:shape id="_x0000_s1137" style="position:absolute;left:5490;top:9076;width:32;height:2103" coordsize="32,2103" path="m,2071l,1474r32,32l32,2103,,2071xm,660l,36,32,r,620l,660xe" fillcolor="#67abff" stroked="f">
                <v:path arrowok="t"/>
                <o:lock v:ext="edit" verticies="t"/>
              </v:shape>
              <v:shape id="_x0000_s1138" style="position:absolute;left:5522;top:9072;width:32;height:2135" coordsize="32,2135" path="m,2107l,1510r32,29l32,2135,,2107xm,624l,4,4,,32,r,588l,624xe" fillcolor="#6ab0ff" stroked="f">
                <v:path arrowok="t"/>
                <o:lock v:ext="edit" verticies="t"/>
              </v:shape>
              <v:shape id="_x0000_s1139" style="position:absolute;left:5554;top:9072;width:32;height:2167" coordsize="32,2167" path="m,2135l,1539r32,32l32,2167,,2135xm,588l,,32,r,547l,588xe" fillcolor="#6db6ff" stroked="f">
                <v:path arrowok="t"/>
                <o:lock v:ext="edit" verticies="t"/>
              </v:shape>
              <v:shape id="_x0000_s1140" style="position:absolute;left:5586;top:9072;width:33;height:2195" coordsize="33,2195" path="m,2167l,1571r33,32l33,2195,,2167xm,547l,,33,r,507l,547xe" fillcolor="#70bbff" stroked="f">
                <v:path arrowok="t"/>
                <o:lock v:ext="edit" verticies="t"/>
              </v:shape>
              <v:shape id="_x0000_s1141" style="position:absolute;left:5619;top:9072;width:32;height:2228" coordsize="32,2228" path="m,2195l,1603r32,28l32,2228,,2195xm,507l,,32,r,471l,507xe" fillcolor="#73c0ff" stroked="f">
                <v:path arrowok="t"/>
                <o:lock v:ext="edit" verticies="t"/>
              </v:shape>
              <v:shape id="_x0000_s1142" style="position:absolute;left:5651;top:9072;width:32;height:2256" coordsize="32,2256" path="m,2228l,1631r32,33l32,2256,,2228xm,471l,,32,r,431l,471xe" fillcolor="#76c5ff" stroked="f">
                <v:path arrowok="t"/>
                <o:lock v:ext="edit" verticies="t"/>
              </v:shape>
              <v:shape id="_x0000_s1143" style="position:absolute;left:5683;top:9072;width:32;height:2288" coordsize="32,2288" path="m,2256l,1664r32,28l32,2288,,2256xm,431l,,32,r,390l,431xe" fillcolor="#79caff" stroked="f">
                <v:path arrowok="t"/>
                <o:lock v:ext="edit" verticies="t"/>
              </v:shape>
              <v:shape id="_x0000_s1144" style="position:absolute;left:5715;top:9072;width:32;height:2316" coordsize="32,2316" path="m,2288l,1692r32,32l32,2316,,2288xm,390l,,32,r,354l,390xe" fillcolor="#7cd0ff" stroked="f">
                <v:path arrowok="t"/>
                <o:lock v:ext="edit" verticies="t"/>
              </v:shape>
              <v:shape id="_x0000_s1145" style="position:absolute;left:5747;top:9072;width:33;height:2349" coordsize="33,2349" path="m,2316l,1724r33,32l33,2349,,2316xm,354l,,33,r,314l,354xe" fillcolor="#80d5ff" stroked="f">
                <v:path arrowok="t"/>
                <o:lock v:ext="edit" verticies="t"/>
              </v:shape>
              <v:shape id="_x0000_s1146" style="position:absolute;left:5780;top:9072;width:32;height:2377" coordsize="32,2377" path="m,2349l,1756r32,28l32,2377,,2349xm,314l,,32,4r,269l,314xe" fillcolor="#83daff" stroked="f">
                <v:path arrowok="t"/>
                <o:lock v:ext="edit" verticies="t"/>
              </v:shape>
              <v:shape id="_x0000_s1147" style="position:absolute;left:5812;top:9076;width:32;height:2405" coordsize="32,2405" path="m,2373l,1780r32,33l32,2405,,2373xm,269l,,32,r,233l,269xe" fillcolor="#86dfff" stroked="f">
                <v:path arrowok="t"/>
                <o:lock v:ext="edit" verticies="t"/>
              </v:shape>
              <v:shape id="_x0000_s1148" style="position:absolute;left:5844;top:9076;width:32;height:2437" coordsize="32,2437" path="m,2405l,1813r32,28l32,2437,,2405xm,233l,,32,r,193l,233xe" fillcolor="#89e4ff" stroked="f">
                <v:path arrowok="t"/>
                <o:lock v:ext="edit" verticies="t"/>
              </v:shape>
              <v:shape id="_x0000_s1149" style="position:absolute;left:5876;top:9076;width:33;height:2465" coordsize="33,2465" path="m,2437l,1841r33,32l33,2465,,2437xm,193l,,33,r,153l,193xe" fillcolor="#8ceaff" stroked="f">
                <v:path arrowok="t"/>
                <o:lock v:ext="edit" verticies="t"/>
              </v:shape>
              <v:shape id="_x0000_s1150" style="position:absolute;left:5909;top:9076;width:32;height:2498" coordsize="32,2498" path="m,2465l,1873r32,28l32,2498,,2465xm,153l,,32,r,116l,153xe" fillcolor="#8fefff" stroked="f">
                <v:path arrowok="t"/>
                <o:lock v:ext="edit" verticies="t"/>
              </v:shape>
              <v:shape id="_x0000_s1151" style="position:absolute;left:5941;top:9076;width:32;height:2526" coordsize="32,2526" path="m,2498l,1901r32,33l32,2526,,2498xm,116l,,32,r,76l,116xe" fillcolor="#92f4ff" stroked="f">
                <v:path arrowok="t"/>
                <o:lock v:ext="edit" verticies="t"/>
              </v:shape>
              <v:shape id="_x0000_s1152" style="position:absolute;left:5973;top:9076;width:32;height:2558" coordsize="32,2558" path="m,2526l,1934r32,32l32,2558,,2526xm,76l,,32,r,36l,76xe" fillcolor="#95f9ff" stroked="f">
                <v:path arrowok="t"/>
                <o:lock v:ext="edit" verticies="t"/>
              </v:shape>
              <v:shape id="_x0000_s1153" style="position:absolute;left:6005;top:9076;width:33;height:2586" coordsize="33,2586" path="m,2558l,1966r33,28l33,2586,,2558xm,36l,,33,,,36xe" fillcolor="#9ff" stroked="f">
                <v:path arrowok="t"/>
                <o:lock v:ext="edit" verticies="t"/>
              </v:shape>
              <v:shape id="_x0000_s1154" style="position:absolute;left:3321;top:8979;width:1447;height:189" coordsize="1447,189" path="m194,93l97,189r1350,l1447,,97,,,93,97,,,,,93r194,xe" stroked="f">
                <v:path arrowok="t"/>
              </v:shape>
              <v:shape id="_x0000_s1155" style="position:absolute;left:3321;top:9072;width:194;height:543" coordsize="194,543" path="m97,354r97,93l194,,,,,447r97,96l,447r,96l97,543r,-189xe" stroked="f">
                <v:path arrowok="t"/>
              </v:shape>
              <v:shape id="_x0000_s1156" style="position:absolute;left:3418;top:9426;width:649;height:189" coordsize="649,189" path="m516,157l443,,,,,189r443,l371,32,516,157,649,,443,r73,157xe" stroked="f">
                <v:path arrowok="t"/>
              </v:shape>
              <v:shape id="_x0000_s1157" style="position:absolute;left:3321;top:9458;width:613;height:621" coordsize="613,621" path="m194,484r8,129l613,125,468,,57,492r8,129l57,492,,556r65,65l194,484xe" stroked="f">
                <v:path arrowok="t"/>
              </v:shape>
              <v:shape id="_x0000_s1158" style="position:absolute;left:3386;top:9942;width:451;height:508" coordsize="451,508" path="m306,306r137,-8l129,,,137,314,435r137,-8l314,435r73,73l451,427,306,306xe" stroked="f">
                <v:path arrowok="t"/>
              </v:shape>
              <v:shape id="_x0000_s1159" style="position:absolute;left:3692;top:8979;width:1274;height:1390" coordsize="1274,1390" path="m1076,189l1004,36,,1269r145,121l1149,153,1076,r73,153l1274,,1076,r,189xe" stroked="f">
                <v:path arrowok="t"/>
              </v:shape>
              <v:rect id="_x0000_s1160" style="position:absolute;left:3418;top:9072;width:28;height:447" fillcolor="blue" stroked="f"/>
              <v:shape id="_x0000_s1161" style="position:absolute;left:3446;top:9072;width:24;height:958" coordsize="24,958" path="m,447l,,24,r,447l,447xm24,910r,48l4,938,24,910xe" fillcolor="#0305ff" stroked="f">
                <v:path arrowok="t"/>
                <o:lock v:ext="edit" verticies="t"/>
              </v:shape>
              <v:shape id="_x0000_s1162" style="position:absolute;left:3470;top:9072;width:29;height:983" coordsize="29,983" path="m,958l,910,29,878r,105l,958xm,447l,,29,r,447l,447xe" fillcolor="#060aff" stroked="f">
                <v:path arrowok="t"/>
                <o:lock v:ext="edit" verticies="t"/>
              </v:shape>
              <v:shape id="_x0000_s1163" style="position:absolute;left:3499;top:9072;width:28;height:1011" coordsize="28,1011" path="m,983l,878,28,850r,161l,983xm,447l,,28,r,447l,447xe" fillcolor="#090fff" stroked="f">
                <v:path arrowok="t"/>
                <o:lock v:ext="edit" verticies="t"/>
              </v:shape>
              <v:shape id="_x0000_s1164" style="position:absolute;left:3527;top:9072;width:28;height:1035" coordsize="28,1035" path="m,1011l,850,28,817r,218l,1011xm,447l,,28,r,447l,447xe" fillcolor="#0c14ff" stroked="f">
                <v:path arrowok="t"/>
                <o:lock v:ext="edit" verticies="t"/>
              </v:shape>
              <v:shape id="_x0000_s1165" style="position:absolute;left:3555;top:9072;width:24;height:1059" coordsize="24,1059" path="m,1035l,817,24,785r,274l,1035xm,447l,,24,r,447l,447xe" fillcolor="#0f1aff" stroked="f">
                <v:path arrowok="t"/>
                <o:lock v:ext="edit" verticies="t"/>
              </v:shape>
              <v:shape id="_x0000_s1166" style="position:absolute;left:3579;top:9072;width:29;height:1087" coordsize="29,1087" path="m,1059l,785,29,753r,334l,1059xm,447l,,29,r,447l,447xe" fillcolor="#121fff" stroked="f">
                <v:path arrowok="t"/>
                <o:lock v:ext="edit" verticies="t"/>
              </v:shape>
              <v:shape id="_x0000_s1167" style="position:absolute;left:3608;top:9072;width:28;height:1112" coordsize="28,1112" path="m,1087l,753,28,721r,391l,1087xm,447l,,28,r,447l,447xe" fillcolor="#1524ff" stroked="f">
                <v:path arrowok="t"/>
                <o:lock v:ext="edit" verticies="t"/>
              </v:shape>
              <v:shape id="_x0000_s1168" style="position:absolute;left:3636;top:9072;width:24;height:1140" coordsize="24,1140" path="m,1112l,721,24,689r,451l,1112xm,447l,,24,r,447l,447xe" fillcolor="#1829ff" stroked="f">
                <v:path arrowok="t"/>
                <o:lock v:ext="edit" verticies="t"/>
              </v:shape>
              <v:shape id="_x0000_s1169" style="position:absolute;left:3660;top:9072;width:28;height:1164" coordsize="28,1164" path="m,1140l,689,28,656r,508l,1140xm,447l,,28,r,447l,447xe" fillcolor="#1c2eff" stroked="f">
                <v:path arrowok="t"/>
                <o:lock v:ext="edit" verticies="t"/>
              </v:shape>
              <v:shape id="_x0000_s1170" style="position:absolute;left:3688;top:9072;width:28;height:1192" coordsize="28,1192" path="m,1164l,656,28,624r,568l,1164xm,447l,,28,r,447l,447xe" fillcolor="#1f34ff" stroked="f">
                <v:path arrowok="t"/>
                <o:lock v:ext="edit" verticies="t"/>
              </v:shape>
              <v:shape id="_x0000_s1171" style="position:absolute;left:3716;top:9072;width:24;height:1216" coordsize="24,1216" path="m,1192l,624,24,592r,624l,1192xm,447l,,24,r,447l,447xe" fillcolor="#2239ff" stroked="f">
                <v:path arrowok="t"/>
                <o:lock v:ext="edit" verticies="t"/>
              </v:shape>
              <v:shape id="_x0000_s1172" style="position:absolute;left:3740;top:9072;width:29;height:1237" coordsize="29,1237" path="m,1216l,592,29,560r,672l25,1237,,1216xm,447l,,29,r,447l,447xe" fillcolor="#253eff" stroked="f">
                <v:path arrowok="t"/>
                <o:lock v:ext="edit" verticies="t"/>
              </v:shape>
              <v:shape id="_x0000_s1173" style="position:absolute;left:3769;top:9072;width:28;height:1232" coordsize="28,1232" path="m,1232l,560,28,527r,669l,1232xm,447l,,28,r,447l,447xe" fillcolor="#2843ff" stroked="f">
                <v:path arrowok="t"/>
                <o:lock v:ext="edit" verticies="t"/>
              </v:shape>
              <v:shape id="_x0000_s1174" style="position:absolute;left:3797;top:9072;width:28;height:1196" coordsize="28,1196" path="m,1196l,527,28,495r,669l,1196xm,447l,,28,r,447l,447xe" fillcolor="#2b48ff" stroked="f">
                <v:path arrowok="t"/>
                <o:lock v:ext="edit" verticies="t"/>
              </v:shape>
              <v:shape id="_x0000_s1175" style="position:absolute;left:3825;top:9072;width:24;height:1164" coordsize="24,1164" path="m,1164l,495,24,463r,669l,1164xm,447l,,24,r,447l,447xe" fillcolor="#2e4eff" stroked="f">
                <v:path arrowok="t"/>
                <o:lock v:ext="edit" verticies="t"/>
              </v:shape>
              <v:shape id="_x0000_s1176" style="position:absolute;left:3849;top:9072;width:29;height:1132" coordsize="29,1132" path="m,1132l,463,12,447,,447,,,29,r,1100l,1132xe" fillcolor="#3153ff" stroked="f">
                <v:path arrowok="t"/>
              </v:shape>
              <v:shape id="_x0000_s1177" style="position:absolute;left:3878;top:9072;width:28;height:1100" coordsize="28,1100" path="m,1100l,,28,r,1063l,1100xe" fillcolor="#3558ff" stroked="f">
                <v:path arrowok="t"/>
              </v:shape>
              <v:shape id="_x0000_s1178" style="position:absolute;left:3906;top:9072;width:24;height:1063" coordsize="24,1063" path="m,1063l,,24,r,1031l,1063xe" fillcolor="#385dff" stroked="f">
                <v:path arrowok="t"/>
              </v:shape>
              <v:shape id="_x0000_s1179" style="position:absolute;left:3930;top:9072;width:28;height:1031" coordsize="28,1031" path="m,1031l,,28,r,999l,1031xe" fillcolor="#3b62ff" stroked="f">
                <v:path arrowok="t"/>
              </v:shape>
              <v:shape id="_x0000_s1180" style="position:absolute;left:3958;top:9072;width:28;height:999" coordsize="28,999" path="m,999l,,28,r,967l,999xe" fillcolor="#3e68ff" stroked="f">
                <v:path arrowok="t"/>
              </v:shape>
              <v:shape id="_x0000_s1181" style="position:absolute;left:3986;top:9072;width:25;height:967" coordsize="25,967" path="m,967l,,25,r,930l,967xe" fillcolor="#416dff" stroked="f">
                <v:path arrowok="t"/>
              </v:shape>
              <v:shape id="_x0000_s1182" style="position:absolute;left:4011;top:9072;width:28;height:930" coordsize="28,930" path="m,930l,,28,r,898l,930xe" fillcolor="#4472ff" stroked="f">
                <v:path arrowok="t"/>
              </v:shape>
              <v:shape id="_x0000_s1183" style="position:absolute;left:4039;top:9072;width:28;height:898" coordsize="28,898" path="m,898l,,28,r,866l,898xe" fillcolor="#4777ff" stroked="f">
                <v:path arrowok="t"/>
              </v:shape>
              <v:shape id="_x0000_s1184" style="position:absolute;left:4067;top:9072;width:28;height:866" coordsize="28,866" path="m,866l,,28,r,834l,866xe" fillcolor="#4a7cff" stroked="f">
                <v:path arrowok="t"/>
              </v:shape>
              <v:shape id="_x0000_s1185" style="position:absolute;left:4095;top:9072;width:24;height:834" coordsize="24,834" path="m,834l,,24,r,797l,834xe" fillcolor="#4e82ff" stroked="f">
                <v:path arrowok="t"/>
              </v:shape>
              <v:shape id="_x0000_s1186" style="position:absolute;left:4119;top:9072;width:29;height:797" coordsize="29,797" path="m,797l,,29,r,765l,797xe" fillcolor="#5187ff" stroked="f">
                <v:path arrowok="t"/>
              </v:shape>
              <v:shape id="_x0000_s1187" style="position:absolute;left:4148;top:9072;width:28;height:765" coordsize="28,765" path="m,765l,,28,r,733l,765xe" fillcolor="#548cff" stroked="f">
                <v:path arrowok="t"/>
              </v:shape>
              <v:shape id="_x0000_s1188" style="position:absolute;left:4176;top:9072;width:24;height:733" coordsize="24,733" path="m,733l,,24,r,701l,733xe" fillcolor="#5791ff" stroked="f">
                <v:path arrowok="t"/>
              </v:shape>
              <v:shape id="_x0000_s1189" style="position:absolute;left:4200;top:9072;width:28;height:701" coordsize="28,701" path="m,701l,,28,r,664l,701xe" fillcolor="#5a96ff" stroked="f">
                <v:path arrowok="t"/>
              </v:shape>
              <v:shape id="_x0000_s1190" style="position:absolute;left:4228;top:9072;width:28;height:664" coordsize="28,664" path="m,664l,,28,r,632l,664xe" fillcolor="#5d9cff" stroked="f">
                <v:path arrowok="t"/>
              </v:shape>
              <v:shape id="_x0000_s1191" style="position:absolute;left:4256;top:9072;width:29;height:632" coordsize="29,632" path="m,632l,,29,r,600l,632xe" fillcolor="#60a1ff" stroked="f">
                <v:path arrowok="t"/>
              </v:shape>
              <v:shape id="_x0000_s1192" style="position:absolute;left:4285;top:9072;width:24;height:600" coordsize="24,600" path="m,600l,,24,r,568l,600xe" fillcolor="#63a6ff" stroked="f">
                <v:path arrowok="t"/>
              </v:shape>
              <v:shape id="_x0000_s1193" style="position:absolute;left:4309;top:9072;width:28;height:568" coordsize="28,568" path="m,568l,,28,r,531l,568xe" fillcolor="#67abff" stroked="f">
                <v:path arrowok="t"/>
              </v:shape>
              <v:shape id="_x0000_s1194" style="position:absolute;left:4337;top:9072;width:28;height:531" coordsize="28,531" path="m,531l,,28,r,499l,531xe" fillcolor="#6ab0ff" stroked="f">
                <v:path arrowok="t"/>
              </v:shape>
              <v:shape id="_x0000_s1195" style="position:absolute;left:4365;top:9072;width:24;height:499" coordsize="24,499" path="m,499l,,24,r,467l,499xe" fillcolor="#6db6ff" stroked="f">
                <v:path arrowok="t"/>
              </v:shape>
              <v:shape id="_x0000_s1196" style="position:absolute;left:4389;top:9072;width:29;height:467" coordsize="29,467" path="m,467l,,29,r,435l,467xe" fillcolor="#70bbff" stroked="f">
                <v:path arrowok="t"/>
              </v:shape>
              <v:shape id="_x0000_s1197" style="position:absolute;left:4418;top:9072;width:28;height:435" coordsize="28,435" path="m,435l,,28,r,398l,435xe" fillcolor="#73c0ff" stroked="f">
                <v:path arrowok="t"/>
              </v:shape>
              <v:shape id="_x0000_s1198" style="position:absolute;left:4446;top:9072;width:24;height:398" coordsize="24,398" path="m,398l,,24,r,366l,398xe" fillcolor="#76c5ff" stroked="f">
                <v:path arrowok="t"/>
              </v:shape>
              <v:shape id="_x0000_s1199" style="position:absolute;left:4470;top:9072;width:28;height:366" coordsize="28,366" path="m,366l,,28,r,334l,366xe" fillcolor="#79caff" stroked="f">
                <v:path arrowok="t"/>
              </v:shape>
              <v:shape id="_x0000_s1200" style="position:absolute;left:4498;top:9072;width:28;height:334" coordsize="28,334" path="m,334l,,28,r,302l,334xe" fillcolor="#7cd0ff" stroked="f">
                <v:path arrowok="t"/>
              </v:shape>
              <v:shape id="_x0000_s1201" style="position:absolute;left:4526;top:9072;width:29;height:302" coordsize="29,302" path="m,302l,,29,r,265l,302xe" fillcolor="#80d5ff" stroked="f">
                <v:path arrowok="t"/>
              </v:shape>
              <v:shape id="_x0000_s1202" style="position:absolute;left:4555;top:9072;width:24;height:265" coordsize="24,265" path="m,265l,,24,r,233l,265xe" fillcolor="#83daff" stroked="f">
                <v:path arrowok="t"/>
              </v:shape>
              <v:shape id="_x0000_s1203" style="position:absolute;left:4579;top:9072;width:28;height:233" coordsize="28,233" path="m,233l,,28,r,201l,233xe" fillcolor="#86dfff" stroked="f">
                <v:path arrowok="t"/>
              </v:shape>
              <v:shape id="_x0000_s1204" style="position:absolute;left:4607;top:9072;width:28;height:201" coordsize="28,201" path="m,201l,,28,r,169l,201xe" fillcolor="#89e4ff" stroked="f">
                <v:path arrowok="t"/>
              </v:shape>
              <v:shape id="_x0000_s1205" style="position:absolute;left:4635;top:9072;width:24;height:169" coordsize="24,169" path="m,169l,,24,r,132l,169xe" fillcolor="#8ceaff" stroked="f">
                <v:path arrowok="t"/>
              </v:shape>
              <v:shape id="_x0000_s1206" style="position:absolute;left:4659;top:9072;width:29;height:132" coordsize="29,132" path="m,132l,,29,r,100l,132xe" fillcolor="#8fefff" stroked="f">
                <v:path arrowok="t"/>
              </v:shape>
              <v:shape id="_x0000_s1207" style="position:absolute;left:4688;top:9072;width:28;height:100" coordsize="28,100" path="m,100l,,28,r,68l,100xe" fillcolor="#92f4ff" stroked="f">
                <v:path arrowok="t"/>
              </v:shape>
              <v:shape id="_x0000_s1208" style="position:absolute;left:4716;top:9072;width:28;height:68" coordsize="28,68" path="m,68l,,28,r,36l,68xe" fillcolor="#95f9ff" stroked="f">
                <v:path arrowok="t"/>
              </v:shape>
              <v:shape id="_x0000_s1209" style="position:absolute;left:4744;top:9072;width:24;height:36" coordsize="24,36" path="m,36l,,24,,,36xe" fillcolor="#9ff" stroked="f">
                <v:path arrowok="t"/>
              </v:shape>
              <v:shape id="_x0000_s1210" style="position:absolute;left:2310;top:8604;width:189;height:472" coordsize="189,472" path="m93,l,93,,472r189,l189,93,93,189,93,,,,,93,93,xe" stroked="f">
                <v:path arrowok="t"/>
              </v:shape>
              <v:shape id="_x0000_s1211" style="position:absolute;left:2403;top:8604;width:507;height:189" coordsize="507,189" path="m507,93l415,,,,,189r415,l318,93r189,l507,,415,r92,93xe" stroked="f">
                <v:path arrowok="t"/>
              </v:shape>
              <v:shape id="_x0000_s1212" style="position:absolute;left:2721;top:8697;width:189;height:1898" coordsize="189,1898" path="m97,1708r92,97l189,,,,,1805r97,93l,1805r,93l97,1898r,-190xe" stroked="f">
                <v:path arrowok="t"/>
              </v:shape>
              <v:shape id="_x0000_s1213" style="position:absolute;left:2818;top:10405;width:600;height:190" coordsize="600,190" path="m411,97l503,,,,,190r503,l600,97r-97,93l600,190r,-93l411,97xe" stroked="f">
                <v:path arrowok="t"/>
              </v:shape>
              <v:shape id="_x0000_s1214" style="position:absolute;left:3229;top:7726;width:189;height:2776" coordsize="189,2776" path="m92,189l,92,,2776r189,l189,92,92,r97,92l189,,92,r,189xe" stroked="f">
                <v:path arrowok="t"/>
              </v:shape>
              <v:shape id="_x0000_s1215" style="position:absolute;left:2721;top:7726;width:600;height:189" coordsize="600,189" path="m189,92l97,189r503,l600,,97,,,92,97,,,,,92r189,xe" stroked="f">
                <v:path arrowok="t"/>
              </v:shape>
              <v:shape id="_x0000_s1216" style="position:absolute;left:2721;top:7818;width:189;height:464" coordsize="189,464" path="m97,464r92,-93l189,,,,,371,97,274r,190l189,464r,-93l97,464xe" stroked="f">
                <v:path arrowok="t"/>
              </v:shape>
              <v:shape id="_x0000_s1217" style="position:absolute;left:2306;top:8092;width:512;height:190" coordsize="512,190" path="m,97r97,93l512,190,512,,97,r92,97l,97r,93l97,190,,97xe" stroked="f">
                <v:path arrowok="t"/>
              </v:shape>
              <v:shape id="_x0000_s1218" style="position:absolute;left:2306;top:7722;width:193;height:467" coordsize="193,467" path="m97,189l4,92,,467r189,l193,92,97,r96,92l193,,97,r,189xe" stroked="f">
                <v:path arrowok="t"/>
              </v:shape>
              <v:shape id="_x0000_s1219" style="position:absolute;left:1798;top:7722;width:605;height:189" coordsize="605,189" path="m189,92l97,189r508,l605,,97,,,92,97,,,,,92r189,xe" stroked="f">
                <v:path arrowok="t"/>
              </v:shape>
              <v:shape id="_x0000_s1220" style="position:absolute;left:1798;top:7814;width:189;height:2716" coordsize="189,2716" path="m4,2088r185,28l189,,,,,2116r185,28l,2116r,600l185,2144,4,2088xe" stroked="f">
                <v:path arrowok="t"/>
              </v:shape>
              <v:shape id="_x0000_s1221" style="position:absolute;left:1802;top:9011;width:697;height:947" coordsize="697,947" path="m508,65l536,,447,93,363,193,286,298,218,407,153,524,97,641,44,766,,891r181,56l222,830,266,717,322,608,379,504,443,403r69,-93l588,218r81,-85l697,65r-28,68l697,105r,-40l508,65xe" stroked="f">
                <v:path arrowok="t"/>
              </v:shape>
              <v:shape id="_x0000_s1222" style="position:absolute;left:1895;top:7814;width:28;height:2116" coordsize="28,2116" path="m,2116l,,28,r,2031l24,2043r-4,8l16,2063r-4,12l8,2084r-4,12l,2108r,8xe" fillcolor="blue" stroked="f">
                <v:path arrowok="t"/>
              </v:shape>
              <v:shape id="_x0000_s1223" style="position:absolute;left:1923;top:7814;width:28;height:2031" coordsize="28,2031" path="m,2031l,,28,r,1955l24,1967r-4,8l16,1983r-4,12l8,2003r-4,8l4,2023r-4,8xe" fillcolor="#0305ff" stroked="f">
                <v:path arrowok="t"/>
              </v:shape>
              <v:shape id="_x0000_s1224" style="position:absolute;left:1951;top:7814;width:28;height:1955" coordsize="28,1955" path="m,1955l,,28,r,1886l24,1894r-4,12l16,1914r-4,8l8,1930r-4,8l4,1947r-4,8xe" fillcolor="#060aff" stroked="f">
                <v:path arrowok="t"/>
              </v:shape>
              <v:shape id="_x0000_s1225" style="position:absolute;left:1979;top:7814;width:29;height:1886" coordsize="29,1886" path="m,1886l,,29,r,1826l25,1834r-4,8l16,1850r-4,8l8,1866r,4l4,1878r-4,8xe" fillcolor="#090fff" stroked="f">
                <v:path arrowok="t"/>
              </v:shape>
              <v:shape id="_x0000_s1226" style="position:absolute;left:2008;top:7814;width:28;height:1826" coordsize="28,1826" path="m,1826l,,28,r,1769l24,1773r-4,8l16,1789r-4,8l12,1805r-4,5l4,1818r-4,8xe" fillcolor="#0c14ff" stroked="f">
                <v:path arrowok="t"/>
              </v:shape>
              <v:shape id="_x0000_s1227" style="position:absolute;left:2036;top:7814;width:28;height:1769" coordsize="28,1769" path="m,1769l,,28,r,1717l24,1721r-4,8l16,1733r,8l12,1749r-4,4l4,1761r-4,8xe" fillcolor="#0f1aff" stroked="f">
                <v:path arrowok="t"/>
              </v:shape>
              <v:shape id="_x0000_s1228" style="position:absolute;left:2064;top:7814;width:28;height:1717" coordsize="28,1717" path="m,1717l,,28,r,1664l24,1673r-4,4l20,1685r-4,4l12,1697r-4,4l4,1709r-4,8xe" fillcolor="#121fff" stroked="f">
                <v:path arrowok="t"/>
              </v:shape>
              <v:shape id="_x0000_s1229" style="position:absolute;left:2092;top:7814;width:28;height:1664" coordsize="28,1664" path="m,1664l,,28,r,1616l24,1624r,4l20,1636r-4,4l12,1648r-4,4l4,1660r-4,4xe" fillcolor="#1524ff" stroked="f">
                <v:path arrowok="t"/>
              </v:shape>
              <v:shape id="_x0000_s1230" style="position:absolute;left:2120;top:7814;width:29;height:1616" coordsize="29,1616" path="m,1616l,,29,r,1572l29,1580r-4,4l21,1592r-4,4l12,1600r-4,8l4,1612r-4,4xe" fillcolor="#1829ff" stroked="f">
                <v:path arrowok="t"/>
              </v:shape>
              <v:shape id="_x0000_s1231" style="position:absolute;left:2149;top:7814;width:32;height:1572" coordsize="32,1572" path="m,1572l,,32,r,1531l28,1536r-4,8l20,1548r-4,4l12,1560r-4,4l4,1568r-4,4xe" fillcolor="#1c2eff" stroked="f">
                <v:path arrowok="t"/>
              </v:shape>
              <v:shape id="_x0000_s1232" style="position:absolute;left:2181;top:7814;width:28;height:1531" coordsize="28,1531" path="m,1531l,,28,r,1491l24,1495r-4,8l16,1507r-4,4l8,1515r-4,8l,1527r,4xe" fillcolor="#1f34ff" stroked="f">
                <v:path arrowok="t"/>
              </v:shape>
              <v:shape id="_x0000_s1233" style="position:absolute;left:2209;top:7814;width:28;height:1491" coordsize="28,1491" path="m,1491l,,28,r,1455l24,1459r-4,4l16,1467r-4,4l8,1479r-4,4l,1487r,4xe" fillcolor="#2239ff" stroked="f">
                <v:path arrowok="t"/>
              </v:shape>
              <v:shape id="_x0000_s1234" style="position:absolute;left:2237;top:7814;width:28;height:1455" coordsize="28,1455" path="m,1455l,,28,r,1419l24,1423r-4,4l16,1431r-4,4l8,1439r-4,4l4,1451r-4,4xe" fillcolor="#253eff" stroked="f">
                <v:path arrowok="t"/>
              </v:shape>
              <v:shape id="_x0000_s1235" style="position:absolute;left:2265;top:7814;width:29;height:1419" coordsize="29,1419" path="m,1419l,,29,r,1382l25,1386r-4,4l17,1395r-4,4l9,1407r,4l5,1415r-5,4xe" fillcolor="#2843ff" stroked="f">
                <v:path arrowok="t"/>
              </v:shape>
              <v:shape id="_x0000_s1236" style="position:absolute;left:2294;top:7814;width:28;height:1382" coordsize="28,1382" path="m,1382l,,28,r,1350l24,1354r-4,4l16,1362r-4,4l12,1370r-4,4l4,1378r-4,4xe" fillcolor="#2b48ff" stroked="f">
                <v:path arrowok="t"/>
              </v:shape>
              <v:shape id="_x0000_s1237" style="position:absolute;left:2322;top:7814;width:28;height:1350" coordsize="28,1350" path="m,1350l,,28,r,1318l24,1322r-4,4l16,1330r,4l12,1338r-4,4l4,1346r-4,4xe" fillcolor="#2e4eff" stroked="f">
                <v:path arrowok="t"/>
              </v:shape>
              <v:shape id="_x0000_s1238" style="position:absolute;left:2350;top:7814;width:28;height:1318" coordsize="28,1318" path="m,1318l,,28,r,1286l24,1290r-4,4l16,1298r,4l12,1306r-4,4l4,1314r-4,4xe" fillcolor="#3153ff" stroked="f">
                <v:path arrowok="t"/>
              </v:shape>
              <v:shape id="_x0000_s1239" style="position:absolute;left:2378;top:7814;width:29;height:1286" coordsize="29,1286" path="m,1286l,,25,r,375l29,375r,508l25,883r,379l20,1266r,4l16,1274r-4,l8,1278r,4l4,1286r-4,xe" fillcolor="#3558ff" stroked="f">
                <v:path arrowok="t"/>
              </v:shape>
              <v:rect id="_x0000_s1240" style="position:absolute;left:2407;top:8189;width:28;height:508" fillcolor="#385dff" stroked="f"/>
              <v:rect id="_x0000_s1241" style="position:absolute;left:2435;top:8189;width:28;height:508" fillcolor="#3b62ff" stroked="f"/>
              <v:rect id="_x0000_s1242" style="position:absolute;left:2463;top:8189;width:32;height:508" fillcolor="#3e68ff" stroked="f"/>
              <v:rect id="_x0000_s1243" style="position:absolute;left:2495;top:8189;width:28;height:508" fillcolor="#416dff" stroked="f"/>
              <v:rect id="_x0000_s1244" style="position:absolute;left:2523;top:8189;width:29;height:508" fillcolor="#4472ff" stroked="f"/>
              <v:rect id="_x0000_s1245" style="position:absolute;left:2552;top:8189;width:28;height:508" fillcolor="#4777ff" stroked="f"/>
              <v:rect id="_x0000_s1246" style="position:absolute;left:2580;top:8189;width:28;height:508" fillcolor="#4a7cff" stroked="f"/>
              <v:rect id="_x0000_s1247" style="position:absolute;left:2608;top:8189;width:28;height:508" fillcolor="#4e82ff" stroked="f"/>
              <v:rect id="_x0000_s1248" style="position:absolute;left:2636;top:8189;width:28;height:508" fillcolor="#5187ff" stroked="f"/>
              <v:rect id="_x0000_s1249" style="position:absolute;left:2664;top:8189;width:29;height:508" fillcolor="#548cff" stroked="f"/>
              <v:rect id="_x0000_s1250" style="position:absolute;left:2693;top:8189;width:28;height:508" fillcolor="#5791ff" stroked="f"/>
              <v:rect id="_x0000_s1251" style="position:absolute;left:2721;top:8189;width:28;height:508" fillcolor="#5a96ff" stroked="f"/>
              <v:rect id="_x0000_s1252" style="position:absolute;left:2749;top:8189;width:28;height:508" fillcolor="#5d9cff" stroked="f"/>
              <v:rect id="_x0000_s1253" style="position:absolute;left:2777;top:8189;width:33;height:508" fillcolor="#60a1ff" stroked="f"/>
              <v:shape id="_x0000_s1254" style="position:absolute;left:2810;top:7818;width:28;height:2684" coordsize="28,2684" path="m,879l,371r8,l8,,28,r,2684l8,2684,8,879r-8,xe" fillcolor="#63a6ff" stroked="f">
                <v:path arrowok="t"/>
              </v:shape>
              <v:rect id="_x0000_s1255" style="position:absolute;left:2838;top:7818;width:28;height:2684" fillcolor="#67abff" stroked="f"/>
              <v:rect id="_x0000_s1256" style="position:absolute;left:2866;top:7818;width:28;height:2684" fillcolor="#6ab0ff" stroked="f"/>
              <v:rect id="_x0000_s1257" style="position:absolute;left:2894;top:7818;width:28;height:2684" fillcolor="#6db6ff" stroked="f"/>
              <v:rect id="_x0000_s1258" style="position:absolute;left:2922;top:7818;width:29;height:2684" fillcolor="#70bbff" stroked="f"/>
              <v:rect id="_x0000_s1259" style="position:absolute;left:2951;top:7818;width:28;height:2684" fillcolor="#73c0ff" stroked="f"/>
              <v:rect id="_x0000_s1260" style="position:absolute;left:2979;top:7818;width:28;height:2684" fillcolor="#76c5ff" stroked="f"/>
              <v:rect id="_x0000_s1261" style="position:absolute;left:3007;top:7818;width:28;height:2684" fillcolor="#79caff" stroked="f"/>
              <v:rect id="_x0000_s1262" style="position:absolute;left:3035;top:7818;width:28;height:2684" fillcolor="#7cd0ff" stroked="f"/>
              <v:rect id="_x0000_s1263" style="position:absolute;left:3063;top:7818;width:33;height:2684" fillcolor="#80d5ff" stroked="f"/>
              <v:rect id="_x0000_s1264" style="position:absolute;left:3096;top:7818;width:28;height:2684" fillcolor="#83daff" stroked="f"/>
              <v:rect id="_x0000_s1265" style="position:absolute;left:3124;top:7818;width:28;height:2684" fillcolor="#86dfff" stroked="f"/>
              <v:rect id="_x0000_s1266" style="position:absolute;left:3152;top:7818;width:28;height:2684" fillcolor="#89e4ff" stroked="f"/>
              <v:rect id="_x0000_s1267" style="position:absolute;left:3180;top:7818;width:29;height:2684" fillcolor="#8ceaff" stroked="f"/>
              <v:rect id="_x0000_s1268" style="position:absolute;left:3209;top:7818;width:28;height:2684" fillcolor="#8fefff" stroked="f"/>
              <v:rect id="_x0000_s1269" style="position:absolute;left:3237;top:7818;width:28;height:2684" fillcolor="#92f4ff" stroked="f"/>
              <v:rect id="_x0000_s1270" style="position:absolute;left:3265;top:7818;width:28;height:2684" fillcolor="#95f9ff" stroked="f"/>
              <v:rect id="_x0000_s1271" style="position:absolute;left:3293;top:7818;width:28;height:2684" fillcolor="#9ff" stroked="f"/>
            </v:group>
            <v:rect id="_x0000_s1272" style="position:absolute;left:2840;top:1704;width:3969;height:2835" filled="f" stroked="f">
              <o:lock v:ext="edit" aspectratio="t"/>
            </v:rect>
          </v:group>
        </w:pict>
      </w:r>
      <w:r w:rsidRPr="008334E1">
        <w:rPr>
          <w:rFonts w:ascii="Times New Roman" w:hAnsi="Times New Roman" w:cs="Times New Roman"/>
        </w:rPr>
        <w:t>НАЦИОНАЛНА  ЗДРАВНООСИГУРИТЕЛНА КАСА</w:t>
      </w:r>
    </w:p>
    <w:p w:rsidR="001B6B07" w:rsidRPr="008334E1" w:rsidRDefault="001B6B07" w:rsidP="00A66997">
      <w:pPr>
        <w:pStyle w:val="Subtitle"/>
        <w:rPr>
          <w:rFonts w:ascii="Times New Roman" w:hAnsi="Times New Roman" w:cs="Times New Roman"/>
          <w:sz w:val="24"/>
          <w:szCs w:val="24"/>
        </w:rPr>
      </w:pPr>
      <w:r w:rsidRPr="008334E1">
        <w:rPr>
          <w:rFonts w:ascii="Times New Roman" w:hAnsi="Times New Roman" w:cs="Times New Roman"/>
          <w:sz w:val="24"/>
          <w:szCs w:val="24"/>
        </w:rPr>
        <w:t>РАЙОННА ЗДРАВНООСИГУРИТЕЛНА КАСА – ВРАЦА</w:t>
      </w:r>
    </w:p>
    <w:p w:rsidR="001B6B07" w:rsidRPr="008334E1" w:rsidRDefault="001B6B07" w:rsidP="00A66997">
      <w:pPr>
        <w:ind w:firstLine="720"/>
        <w:jc w:val="center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8334E1">
        <w:rPr>
          <w:rFonts w:ascii="Times New Roman" w:hAnsi="Times New Roman" w:cs="Times New Roman"/>
          <w:b/>
          <w:bCs/>
          <w:sz w:val="20"/>
          <w:szCs w:val="20"/>
          <w:lang w:val="bg-BG"/>
        </w:rPr>
        <w:t xml:space="preserve"> Враца, ул.“Иваница Данчов” №2           тел. 092 686110/факс 092686111</w:t>
      </w:r>
    </w:p>
    <w:p w:rsidR="001B6B07" w:rsidRPr="008334E1" w:rsidRDefault="001B6B07" w:rsidP="00A66997">
      <w:pPr>
        <w:pStyle w:val="Subtitle"/>
        <w:rPr>
          <w:rFonts w:ascii="Times New Roman" w:hAnsi="Times New Roman" w:cs="Times New Roman"/>
          <w:sz w:val="24"/>
          <w:szCs w:val="24"/>
          <w:u w:val="none"/>
        </w:rPr>
      </w:pPr>
      <w:r w:rsidRPr="008334E1">
        <w:rPr>
          <w:rFonts w:ascii="Times New Roman" w:hAnsi="Times New Roman" w:cs="Times New Roman"/>
          <w:sz w:val="24"/>
          <w:szCs w:val="24"/>
          <w:u w:val="none"/>
        </w:rPr>
        <w:t>РАЙОННА ЗДРАВНООСИГУРИТЕЛНА КАСА – ВРАЦА</w:t>
      </w:r>
    </w:p>
    <w:p w:rsidR="001B6B07" w:rsidRPr="00A66997" w:rsidRDefault="001B6B07" w:rsidP="0044473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66997">
        <w:rPr>
          <w:rFonts w:ascii="Times New Roman" w:hAnsi="Times New Roman" w:cs="Times New Roman"/>
          <w:b/>
          <w:bCs/>
          <w:sz w:val="24"/>
          <w:szCs w:val="24"/>
          <w:lang w:val="bg-BG"/>
        </w:rPr>
        <w:t>О Б Я В Я В А</w:t>
      </w:r>
    </w:p>
    <w:p w:rsidR="001B6B07" w:rsidRPr="001D6DA8" w:rsidRDefault="001B6B07" w:rsidP="001D6DA8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25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.201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 година от 10.00 часа в сградата на РЗОК - Враца, находяща се на адрес гр.Враца, ул.“Иваница Данчов”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, ет.2, Заседателна зала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 ще се проведе търг с тайно наддаване за отдаване под наем на площ от 1.1 кв.м., разположена на партера на сградата, собственост на НЗОК, ползвана от РЗОК-Враца, находяща се на адрес: гр.Враца, ул.“Иваница Данчов”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2 за монтиране на 1/един/ брой самопродаващ /вендинг/ автомат за продажба на топли напитки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B6B07" w:rsidRPr="001D6DA8" w:rsidRDefault="001B6B07" w:rsidP="001D6DA8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Срок за отдаване под наем - 2 (две) години, считано от датата на подписване на договора. </w:t>
      </w:r>
    </w:p>
    <w:p w:rsidR="001B6B07" w:rsidRPr="001D6DA8" w:rsidRDefault="001B6B07" w:rsidP="001D6DA8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D6DA8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8334E1">
        <w:rPr>
          <w:rFonts w:ascii="Times New Roman" w:hAnsi="Times New Roman" w:cs="Times New Roman"/>
          <w:sz w:val="24"/>
          <w:szCs w:val="24"/>
          <w:lang w:val="ru-RU"/>
        </w:rPr>
        <w:t>ървоначална наемна цена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 100.00 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сто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 лева с ДДС месечно.</w:t>
      </w:r>
    </w:p>
    <w:p w:rsidR="001B6B07" w:rsidRPr="001D6DA8" w:rsidRDefault="001B6B07" w:rsidP="001D6DA8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D6DA8">
        <w:rPr>
          <w:rFonts w:ascii="Times New Roman" w:hAnsi="Times New Roman" w:cs="Times New Roman"/>
          <w:sz w:val="24"/>
          <w:szCs w:val="24"/>
          <w:lang w:val="ru-RU"/>
        </w:rPr>
        <w:t>Крайният срок за приемане на документите за участие в търга е до 17.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0 часа на 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23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.201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 година.</w:t>
      </w:r>
    </w:p>
    <w:p w:rsidR="001B6B07" w:rsidRPr="001D6DA8" w:rsidRDefault="001B6B07" w:rsidP="001D6DA8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Депозитът за участие в търга е в размер на 50 (петдесет) </w:t>
      </w:r>
      <w:bookmarkStart w:id="0" w:name="_GoBack"/>
      <w:bookmarkEnd w:id="0"/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лв. с ДДС. </w:t>
      </w:r>
    </w:p>
    <w:p w:rsidR="001B6B07" w:rsidRPr="001D6DA8" w:rsidRDefault="001B6B07" w:rsidP="001D6DA8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D6DA8">
        <w:rPr>
          <w:rFonts w:ascii="Times New Roman" w:hAnsi="Times New Roman" w:cs="Times New Roman"/>
          <w:sz w:val="24"/>
          <w:szCs w:val="24"/>
          <w:lang w:val="bg-BG"/>
        </w:rPr>
        <w:t>Гаранция за изпълнение на договора в размер на един месечен наем се внася от спечелилия търга участник преди подписване на договора за наем.</w:t>
      </w:r>
    </w:p>
    <w:p w:rsidR="001B6B07" w:rsidRPr="001D6DA8" w:rsidRDefault="001B6B07" w:rsidP="00835F01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D6DA8">
        <w:rPr>
          <w:rFonts w:ascii="Times New Roman" w:hAnsi="Times New Roman" w:cs="Times New Roman"/>
          <w:sz w:val="24"/>
          <w:szCs w:val="24"/>
          <w:lang w:val="ru-RU"/>
        </w:rPr>
        <w:t>Оглед на определената за отдаване под наем площ от имота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 може да бъде направен до 23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>.201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5г.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 всеки 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работен 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ден 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>от 9.30 часа до 17.00 часа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1B6B07" w:rsidRPr="001D6DA8" w:rsidRDefault="001B6B07" w:rsidP="00051A32">
      <w:pPr>
        <w:tabs>
          <w:tab w:val="left" w:pos="9720"/>
          <w:tab w:val="left" w:pos="9810"/>
        </w:tabs>
        <w:spacing w:after="0" w:line="240" w:lineRule="auto"/>
        <w:ind w:left="360" w:firstLine="27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Търгът се провежда по реда на глава V от Правилника за прилагане на Закона за </w:t>
      </w:r>
    </w:p>
    <w:p w:rsidR="001B6B07" w:rsidRPr="001D6DA8" w:rsidRDefault="001B6B07" w:rsidP="001D6DA8">
      <w:pPr>
        <w:tabs>
          <w:tab w:val="left" w:pos="981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D6DA8">
        <w:rPr>
          <w:rFonts w:ascii="Times New Roman" w:hAnsi="Times New Roman" w:cs="Times New Roman"/>
          <w:sz w:val="24"/>
          <w:szCs w:val="24"/>
          <w:lang w:val="bg-BG"/>
        </w:rPr>
        <w:t>държавна собственост.</w:t>
      </w:r>
    </w:p>
    <w:p w:rsidR="001B6B07" w:rsidRPr="001D6DA8" w:rsidRDefault="001B6B07" w:rsidP="00835F01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Условията на търга и документацията за участие са публикувани на 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интернет страницата на НЗОК, </w:t>
      </w:r>
      <w:hyperlink r:id="rId5" w:history="1">
        <w:r w:rsidRPr="001D6DA8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www.nhif.bg/web/guest/102</w:t>
        </w:r>
      </w:hyperlink>
      <w:r w:rsidRPr="001D6DA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B6B07" w:rsidRPr="001D6DA8" w:rsidRDefault="001B6B07" w:rsidP="00835F01">
      <w:pPr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Тръжната документация се предоставя безплатно </w:t>
      </w:r>
      <w:r w:rsidRPr="001D6DA8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1D6DA8">
        <w:rPr>
          <w:rFonts w:ascii="Times New Roman" w:hAnsi="Times New Roman" w:cs="Times New Roman"/>
          <w:sz w:val="24"/>
          <w:szCs w:val="24"/>
          <w:lang w:val="ru-RU"/>
        </w:rPr>
        <w:t xml:space="preserve">е достъпна на интернет страницата на НЗОК, </w:t>
      </w:r>
      <w:hyperlink r:id="rId6" w:history="1">
        <w:r w:rsidRPr="001D6DA8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www.nhif.bg/web/guest/102</w:t>
        </w:r>
      </w:hyperlink>
      <w:r w:rsidRPr="001D6DA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B6B07" w:rsidRPr="001D6DA8" w:rsidRDefault="001B6B07" w:rsidP="00835F01">
      <w:pPr>
        <w:tabs>
          <w:tab w:val="left" w:pos="9540"/>
        </w:tabs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D6DA8">
        <w:rPr>
          <w:rFonts w:ascii="Times New Roman" w:hAnsi="Times New Roman" w:cs="Times New Roman"/>
          <w:sz w:val="24"/>
          <w:szCs w:val="24"/>
          <w:lang w:val="bg-BG"/>
        </w:rPr>
        <w:t>Допълнителна информация за търга се получава в РЗОК-Враца на тел.092/686130 и на тел.092/686125.</w:t>
      </w:r>
    </w:p>
    <w:p w:rsidR="001B6B07" w:rsidRDefault="001B6B07" w:rsidP="005E70F4">
      <w:pPr>
        <w:spacing w:after="0"/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ДИРЕКТОР НА РЗОК-ВРАЦА</w:t>
      </w:r>
    </w:p>
    <w:p w:rsidR="001B6B07" w:rsidRPr="006619F2" w:rsidRDefault="001B6B07" w:rsidP="005E70F4">
      <w:pPr>
        <w:spacing w:after="0"/>
        <w:ind w:left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СВЕТОЗАР СИМЕОНОВ</w:t>
      </w:r>
    </w:p>
    <w:sectPr w:rsidR="001B6B07" w:rsidRPr="006619F2" w:rsidSect="00A66997">
      <w:pgSz w:w="12240" w:h="15840"/>
      <w:pgMar w:top="12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7EDC"/>
    <w:multiLevelType w:val="hybridMultilevel"/>
    <w:tmpl w:val="EBD87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64682"/>
    <w:multiLevelType w:val="hybridMultilevel"/>
    <w:tmpl w:val="7E3C62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93214"/>
    <w:multiLevelType w:val="hybridMultilevel"/>
    <w:tmpl w:val="BC06A240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EA5264F"/>
    <w:multiLevelType w:val="hybridMultilevel"/>
    <w:tmpl w:val="3F400410"/>
    <w:lvl w:ilvl="0" w:tplc="A626A6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66CF0"/>
    <w:multiLevelType w:val="hybridMultilevel"/>
    <w:tmpl w:val="31E8DD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073051"/>
    <w:multiLevelType w:val="multilevel"/>
    <w:tmpl w:val="7ED0737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4C31"/>
    <w:rsid w:val="00051A32"/>
    <w:rsid w:val="000B1E5D"/>
    <w:rsid w:val="000C5CD8"/>
    <w:rsid w:val="00161CE4"/>
    <w:rsid w:val="00164C31"/>
    <w:rsid w:val="001B6B07"/>
    <w:rsid w:val="001D6DA8"/>
    <w:rsid w:val="0044473C"/>
    <w:rsid w:val="004F046C"/>
    <w:rsid w:val="005279CF"/>
    <w:rsid w:val="005E70F4"/>
    <w:rsid w:val="006619F2"/>
    <w:rsid w:val="00807D28"/>
    <w:rsid w:val="008334E1"/>
    <w:rsid w:val="00835F01"/>
    <w:rsid w:val="00A66997"/>
    <w:rsid w:val="00C81CE7"/>
    <w:rsid w:val="00DD1979"/>
    <w:rsid w:val="00E8633E"/>
    <w:rsid w:val="00F00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33E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81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CE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D6DA8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D6DA8"/>
    <w:pPr>
      <w:ind w:left="720"/>
    </w:pPr>
  </w:style>
  <w:style w:type="paragraph" w:styleId="Title">
    <w:name w:val="Title"/>
    <w:basedOn w:val="Normal"/>
    <w:link w:val="TitleChar"/>
    <w:uiPriority w:val="99"/>
    <w:qFormat/>
    <w:locked/>
    <w:rsid w:val="00A66997"/>
    <w:pPr>
      <w:spacing w:after="0" w:line="240" w:lineRule="auto"/>
      <w:ind w:left="720"/>
      <w:jc w:val="center"/>
    </w:pPr>
    <w:rPr>
      <w:b/>
      <w:bCs/>
      <w:sz w:val="28"/>
      <w:szCs w:val="28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paragraph" w:styleId="Subtitle">
    <w:name w:val="Subtitle"/>
    <w:basedOn w:val="Normal"/>
    <w:link w:val="SubtitleChar"/>
    <w:uiPriority w:val="99"/>
    <w:qFormat/>
    <w:locked/>
    <w:rsid w:val="00A66997"/>
    <w:pPr>
      <w:spacing w:after="0" w:line="240" w:lineRule="auto"/>
      <w:ind w:firstLine="720"/>
      <w:jc w:val="center"/>
    </w:pPr>
    <w:rPr>
      <w:b/>
      <w:bCs/>
      <w:sz w:val="28"/>
      <w:szCs w:val="28"/>
      <w:u w:val="single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Cambri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/web/guest/102" TargetMode="External"/><Relationship Id="rId5" Type="http://schemas.openxmlformats.org/officeDocument/2006/relationships/hyperlink" Target="http://www.nhif.bg/web/guest/1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1</Pages>
  <Words>272</Words>
  <Characters>1555</Characters>
  <Application>Microsoft Office Outlook</Application>
  <DocSecurity>0</DocSecurity>
  <Lines>0</Lines>
  <Paragraphs>0</Paragraphs>
  <ScaleCrop>false</ScaleCrop>
  <Company>RHIF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elzar</dc:creator>
  <cp:keywords/>
  <dc:description/>
  <cp:lastModifiedBy>stefi</cp:lastModifiedBy>
  <cp:revision>10</cp:revision>
  <cp:lastPrinted>2015-02-16T13:34:00Z</cp:lastPrinted>
  <dcterms:created xsi:type="dcterms:W3CDTF">2015-02-12T15:35:00Z</dcterms:created>
  <dcterms:modified xsi:type="dcterms:W3CDTF">2015-02-17T09:32:00Z</dcterms:modified>
</cp:coreProperties>
</file>